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4045" w14:textId="77777777" w:rsidR="00ED742F" w:rsidRDefault="00ED742F" w:rsidP="00541078">
      <w:pPr>
        <w:pStyle w:val="Unittitle"/>
      </w:pPr>
      <w:r>
        <w:t>3. Construction design principles</w:t>
      </w:r>
    </w:p>
    <w:p w14:paraId="04FA82AB" w14:textId="77777777" w:rsidR="00ED742F" w:rsidRPr="00541078" w:rsidRDefault="00ED742F" w:rsidP="00541078">
      <w:pPr>
        <w:pStyle w:val="Heading1"/>
      </w:pPr>
      <w:r w:rsidRPr="00541078">
        <w:t>Worksheet 10: Building Regulations (learner)</w:t>
      </w:r>
    </w:p>
    <w:p w14:paraId="1973874E" w14:textId="77777777" w:rsidR="00ED742F" w:rsidRPr="0033377C" w:rsidRDefault="00ED742F" w:rsidP="00A553CD">
      <w:pPr>
        <w:pStyle w:val="Normalnumberedlist"/>
        <w:numPr>
          <w:ilvl w:val="0"/>
          <w:numId w:val="0"/>
        </w:numPr>
      </w:pPr>
    </w:p>
    <w:p w14:paraId="001A831F" w14:textId="77777777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  <w:lang w:val="en-US"/>
        </w:rPr>
        <w:t>Briefly describe the two main purposes of the Building Regulations.</w:t>
      </w:r>
    </w:p>
    <w:p w14:paraId="1424F031" w14:textId="77777777" w:rsidR="00ED742F" w:rsidRPr="00397C9C" w:rsidRDefault="00ED742F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1F368E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107CDAFC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20E9A2B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3E14A7B7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3972F1C5" w14:textId="666D4862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</w:rPr>
        <w:t>Draw a line between the Building Regulation part and its title.</w:t>
      </w:r>
    </w:p>
    <w:p w14:paraId="09B1E7B0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120B9B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453E36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a Part A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 xml:space="preserve">Conservation of fuel </w:t>
      </w:r>
      <w:r w:rsidRPr="00397C9C">
        <w:rPr>
          <w:szCs w:val="22"/>
        </w:rPr>
        <w:tab/>
      </w:r>
    </w:p>
    <w:p w14:paraId="71485CD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01F275D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35BA2E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b Part E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Workmanship and material</w:t>
      </w:r>
    </w:p>
    <w:p w14:paraId="163454AD" w14:textId="77777777" w:rsidR="00ED742F" w:rsidRPr="00397C9C" w:rsidRDefault="00ED742F" w:rsidP="001461B4">
      <w:pPr>
        <w:pStyle w:val="ListParagraph"/>
        <w:rPr>
          <w:szCs w:val="22"/>
        </w:rPr>
      </w:pPr>
    </w:p>
    <w:p w14:paraId="70A12A2A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1DB8BB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c Part F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Resistance to the passage of sound</w:t>
      </w:r>
    </w:p>
    <w:p w14:paraId="0E8C9C8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35D391D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A64DA1C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d Part J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Structural safety</w:t>
      </w:r>
    </w:p>
    <w:p w14:paraId="3A105670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FD0E09B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B454C96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e Part L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Electrical safety</w:t>
      </w:r>
    </w:p>
    <w:p w14:paraId="1C97EBC3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B3C6671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732C549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 xml:space="preserve">f Part P 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>Ventilation</w:t>
      </w:r>
    </w:p>
    <w:p w14:paraId="61C738E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2DE6596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8EBEE68" w14:textId="77777777" w:rsidR="00ED742F" w:rsidRPr="00397C9C" w:rsidRDefault="00ED742F" w:rsidP="00541078">
      <w:pPr>
        <w:pStyle w:val="Normalnumberedlist"/>
        <w:numPr>
          <w:ilvl w:val="0"/>
          <w:numId w:val="0"/>
        </w:numPr>
        <w:ind w:left="357"/>
        <w:rPr>
          <w:szCs w:val="22"/>
        </w:rPr>
      </w:pPr>
      <w:r w:rsidRPr="00397C9C">
        <w:rPr>
          <w:szCs w:val="22"/>
        </w:rPr>
        <w:t>g Approved document 7</w:t>
      </w:r>
      <w:r w:rsidRPr="00397C9C">
        <w:rPr>
          <w:szCs w:val="22"/>
        </w:rPr>
        <w:tab/>
      </w:r>
      <w:r w:rsidRPr="00397C9C">
        <w:rPr>
          <w:szCs w:val="22"/>
        </w:rPr>
        <w:tab/>
      </w:r>
      <w:r w:rsidRPr="00397C9C">
        <w:rPr>
          <w:szCs w:val="22"/>
        </w:rPr>
        <w:tab/>
        <w:t xml:space="preserve">Heat producing appliances </w:t>
      </w:r>
      <w:r w:rsidRPr="00397C9C">
        <w:rPr>
          <w:szCs w:val="22"/>
        </w:rPr>
        <w:tab/>
      </w:r>
    </w:p>
    <w:p w14:paraId="2E25C720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A54EB11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6CAE037" w14:textId="77777777" w:rsidR="00ED742F" w:rsidRPr="00397C9C" w:rsidRDefault="00ED742F" w:rsidP="00C37DE8">
      <w:pPr>
        <w:pStyle w:val="Normalnumberedlist"/>
        <w:numPr>
          <w:ilvl w:val="0"/>
          <w:numId w:val="36"/>
        </w:numPr>
        <w:rPr>
          <w:szCs w:val="22"/>
        </w:rPr>
      </w:pPr>
      <w:r w:rsidRPr="00397C9C">
        <w:rPr>
          <w:szCs w:val="22"/>
        </w:rPr>
        <w:t>Who is authorised to grant permission to work on a listed building? Tick all answers that apply.</w:t>
      </w:r>
    </w:p>
    <w:p w14:paraId="50086D54" w14:textId="77777777" w:rsidR="00ED742F" w:rsidRPr="00397C9C" w:rsidRDefault="00ED742F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E571710" w14:textId="62F4F84E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Secretary of State </w:t>
      </w:r>
    </w:p>
    <w:p w14:paraId="1E1CC211" w14:textId="6AE6A578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>Appointed Architect</w:t>
      </w:r>
    </w:p>
    <w:p w14:paraId="504DC663" w14:textId="2D66E455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>Principal Contractor</w:t>
      </w:r>
    </w:p>
    <w:p w14:paraId="52C0B75B" w14:textId="5F524E8B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Owner of the building </w:t>
      </w:r>
    </w:p>
    <w:p w14:paraId="4646ED68" w14:textId="739C1724" w:rsidR="00ED742F" w:rsidRPr="00397C9C" w:rsidRDefault="00ED742F" w:rsidP="00C37DE8">
      <w:pPr>
        <w:pStyle w:val="Normalnumberedlist"/>
        <w:numPr>
          <w:ilvl w:val="0"/>
          <w:numId w:val="38"/>
        </w:numPr>
        <w:rPr>
          <w:szCs w:val="22"/>
        </w:rPr>
      </w:pPr>
      <w:r w:rsidRPr="00397C9C">
        <w:rPr>
          <w:szCs w:val="22"/>
        </w:rPr>
        <w:t xml:space="preserve">Local planning authority </w:t>
      </w:r>
      <w:r w:rsidRPr="00397C9C">
        <w:rPr>
          <w:szCs w:val="22"/>
        </w:rPr>
        <w:tab/>
      </w:r>
    </w:p>
    <w:p w14:paraId="2A0E9655" w14:textId="77777777" w:rsidR="00ED742F" w:rsidRPr="00397C9C" w:rsidRDefault="00ED742F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0CAA15C5" w14:textId="77777777" w:rsidR="00ED742F" w:rsidRPr="000B3C8A" w:rsidRDefault="00ED742F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7411E6B4" w14:textId="77777777" w:rsidR="00ED742F" w:rsidRDefault="00ED742F" w:rsidP="00B519EA">
      <w:pPr>
        <w:pStyle w:val="Answer"/>
        <w:ind w:left="0"/>
        <w:rPr>
          <w:sz w:val="24"/>
          <w:szCs w:val="24"/>
        </w:rPr>
      </w:pPr>
    </w:p>
    <w:p w14:paraId="6DCC73CF" w14:textId="77777777" w:rsidR="00ED742F" w:rsidRPr="000B3C8A" w:rsidRDefault="00ED742F" w:rsidP="00B519EA">
      <w:pPr>
        <w:pStyle w:val="Answer"/>
        <w:ind w:left="0"/>
        <w:rPr>
          <w:sz w:val="24"/>
          <w:szCs w:val="24"/>
        </w:rPr>
      </w:pPr>
    </w:p>
    <w:p w14:paraId="3F81701E" w14:textId="77777777" w:rsidR="006E1028" w:rsidRDefault="00AD179E" w:rsidP="00ED742F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4670" w14:textId="77777777" w:rsidR="003F52E4" w:rsidRDefault="003F52E4">
      <w:pPr>
        <w:spacing w:before="0" w:after="0"/>
      </w:pPr>
      <w:r>
        <w:separator/>
      </w:r>
    </w:p>
  </w:endnote>
  <w:endnote w:type="continuationSeparator" w:id="0">
    <w:p w14:paraId="738151E8" w14:textId="77777777" w:rsidR="003F52E4" w:rsidRDefault="003F52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F327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9E1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F8C246" wp14:editId="7E41D41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2721A7" w14:textId="643D120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D0786" w:rsidRPr="005D078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42E30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F8C2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E2721A7" w14:textId="643D120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D0786" w:rsidRPr="005D078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42E30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E7350D3" wp14:editId="68F084E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AEF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D9000" w14:textId="77777777" w:rsidR="003F52E4" w:rsidRDefault="003F52E4">
      <w:pPr>
        <w:spacing w:before="0" w:after="0"/>
      </w:pPr>
      <w:r>
        <w:separator/>
      </w:r>
    </w:p>
  </w:footnote>
  <w:footnote w:type="continuationSeparator" w:id="0">
    <w:p w14:paraId="7C0E0386" w14:textId="77777777" w:rsidR="003F52E4" w:rsidRDefault="003F52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A8E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8DC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B59401" wp14:editId="21FB8F9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F7F3D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AC0EB59" wp14:editId="66119E7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0626E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F2B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9125C"/>
    <w:multiLevelType w:val="hybridMultilevel"/>
    <w:tmpl w:val="233AE5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F0619"/>
    <w:multiLevelType w:val="hybridMultilevel"/>
    <w:tmpl w:val="A7EA5C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7849C1"/>
    <w:multiLevelType w:val="hybridMultilevel"/>
    <w:tmpl w:val="4D0C1B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81CA7"/>
    <w:multiLevelType w:val="hybridMultilevel"/>
    <w:tmpl w:val="C042150C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828934">
    <w:abstractNumId w:val="4"/>
  </w:num>
  <w:num w:numId="2" w16cid:durableId="610279835">
    <w:abstractNumId w:val="17"/>
  </w:num>
  <w:num w:numId="3" w16cid:durableId="825821454">
    <w:abstractNumId w:val="25"/>
  </w:num>
  <w:num w:numId="4" w16cid:durableId="1541699536">
    <w:abstractNumId w:val="19"/>
  </w:num>
  <w:num w:numId="5" w16cid:durableId="977805304">
    <w:abstractNumId w:val="8"/>
  </w:num>
  <w:num w:numId="6" w16cid:durableId="1808738670">
    <w:abstractNumId w:val="18"/>
  </w:num>
  <w:num w:numId="7" w16cid:durableId="513109770">
    <w:abstractNumId w:val="8"/>
  </w:num>
  <w:num w:numId="8" w16cid:durableId="2107922799">
    <w:abstractNumId w:val="1"/>
  </w:num>
  <w:num w:numId="9" w16cid:durableId="329872751">
    <w:abstractNumId w:val="8"/>
    <w:lvlOverride w:ilvl="0">
      <w:startOverride w:val="1"/>
    </w:lvlOverride>
  </w:num>
  <w:num w:numId="10" w16cid:durableId="2043893540">
    <w:abstractNumId w:val="20"/>
  </w:num>
  <w:num w:numId="11" w16cid:durableId="1332640079">
    <w:abstractNumId w:val="16"/>
  </w:num>
  <w:num w:numId="12" w16cid:durableId="1416395440">
    <w:abstractNumId w:val="5"/>
  </w:num>
  <w:num w:numId="13" w16cid:durableId="1798911007">
    <w:abstractNumId w:val="15"/>
  </w:num>
  <w:num w:numId="14" w16cid:durableId="803306319">
    <w:abstractNumId w:val="22"/>
  </w:num>
  <w:num w:numId="15" w16cid:durableId="1262839549">
    <w:abstractNumId w:val="12"/>
  </w:num>
  <w:num w:numId="16" w16cid:durableId="1544949461">
    <w:abstractNumId w:val="6"/>
  </w:num>
  <w:num w:numId="17" w16cid:durableId="791091239">
    <w:abstractNumId w:val="27"/>
  </w:num>
  <w:num w:numId="18" w16cid:durableId="1958095103">
    <w:abstractNumId w:val="28"/>
  </w:num>
  <w:num w:numId="19" w16cid:durableId="702291207">
    <w:abstractNumId w:val="3"/>
  </w:num>
  <w:num w:numId="20" w16cid:durableId="1344479693">
    <w:abstractNumId w:val="2"/>
  </w:num>
  <w:num w:numId="21" w16cid:durableId="271910192">
    <w:abstractNumId w:val="10"/>
  </w:num>
  <w:num w:numId="22" w16cid:durableId="1745638286">
    <w:abstractNumId w:val="10"/>
    <w:lvlOverride w:ilvl="0">
      <w:startOverride w:val="1"/>
    </w:lvlOverride>
  </w:num>
  <w:num w:numId="23" w16cid:durableId="1724209910">
    <w:abstractNumId w:val="26"/>
  </w:num>
  <w:num w:numId="24" w16cid:durableId="1181047992">
    <w:abstractNumId w:val="10"/>
    <w:lvlOverride w:ilvl="0">
      <w:startOverride w:val="1"/>
    </w:lvlOverride>
  </w:num>
  <w:num w:numId="25" w16cid:durableId="412775372">
    <w:abstractNumId w:val="10"/>
    <w:lvlOverride w:ilvl="0">
      <w:startOverride w:val="1"/>
    </w:lvlOverride>
  </w:num>
  <w:num w:numId="26" w16cid:durableId="1256860484">
    <w:abstractNumId w:val="11"/>
  </w:num>
  <w:num w:numId="27" w16cid:durableId="1404061477">
    <w:abstractNumId w:val="23"/>
  </w:num>
  <w:num w:numId="28" w16cid:durableId="1814130819">
    <w:abstractNumId w:val="10"/>
    <w:lvlOverride w:ilvl="0">
      <w:startOverride w:val="1"/>
    </w:lvlOverride>
  </w:num>
  <w:num w:numId="29" w16cid:durableId="838934496">
    <w:abstractNumId w:val="24"/>
  </w:num>
  <w:num w:numId="30" w16cid:durableId="1155954912">
    <w:abstractNumId w:val="10"/>
  </w:num>
  <w:num w:numId="31" w16cid:durableId="462581734">
    <w:abstractNumId w:val="10"/>
    <w:lvlOverride w:ilvl="0">
      <w:startOverride w:val="1"/>
    </w:lvlOverride>
  </w:num>
  <w:num w:numId="32" w16cid:durableId="1147043614">
    <w:abstractNumId w:val="10"/>
    <w:lvlOverride w:ilvl="0">
      <w:startOverride w:val="1"/>
    </w:lvlOverride>
  </w:num>
  <w:num w:numId="33" w16cid:durableId="1771243805">
    <w:abstractNumId w:val="0"/>
  </w:num>
  <w:num w:numId="34" w16cid:durableId="871113976">
    <w:abstractNumId w:val="13"/>
  </w:num>
  <w:num w:numId="35" w16cid:durableId="1554997784">
    <w:abstractNumId w:val="21"/>
  </w:num>
  <w:num w:numId="36" w16cid:durableId="1290091162">
    <w:abstractNumId w:val="9"/>
  </w:num>
  <w:num w:numId="37" w16cid:durableId="612134074">
    <w:abstractNumId w:val="7"/>
  </w:num>
  <w:num w:numId="38" w16cid:durableId="16917614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42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97C9C"/>
    <w:rsid w:val="003F52E4"/>
    <w:rsid w:val="003F7F14"/>
    <w:rsid w:val="00404B31"/>
    <w:rsid w:val="00474F67"/>
    <w:rsid w:val="0048500D"/>
    <w:rsid w:val="00524848"/>
    <w:rsid w:val="00524E1B"/>
    <w:rsid w:val="005D0786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90223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37DE8"/>
    <w:rsid w:val="00C60280"/>
    <w:rsid w:val="00C858D7"/>
    <w:rsid w:val="00C92F19"/>
    <w:rsid w:val="00D073BC"/>
    <w:rsid w:val="00D56B82"/>
    <w:rsid w:val="00DA2485"/>
    <w:rsid w:val="00DE29A8"/>
    <w:rsid w:val="00ED742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B6F3C"/>
  <w15:docId w15:val="{BDE39E38-3E39-400E-815D-7F9A63228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742F"/>
    <w:pPr>
      <w:ind w:left="720"/>
      <w:contextualSpacing/>
    </w:pPr>
  </w:style>
  <w:style w:type="paragraph" w:styleId="Revision">
    <w:name w:val="Revision"/>
    <w:hidden/>
    <w:semiHidden/>
    <w:rsid w:val="005D07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116</Words>
  <Characters>602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2021-09-21T11:37:00Z</dcterms:created>
  <dcterms:modified xsi:type="dcterms:W3CDTF">2025-11-12T14:59:00Z</dcterms:modified>
</cp:coreProperties>
</file>